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6EBEE" w14:textId="141C6D4B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</w:t>
      </w:r>
      <w:r w:rsidR="005C4452">
        <w:rPr>
          <w:rFonts w:ascii="Times New Roman" w:hAnsi="Times New Roman"/>
          <w:szCs w:val="32"/>
        </w:rPr>
        <w:t>T</w:t>
      </w:r>
      <w:r w:rsidRPr="00EA0B92">
        <w:rPr>
          <w:rFonts w:ascii="Times New Roman" w:hAnsi="Times New Roman"/>
          <w:szCs w:val="32"/>
        </w:rPr>
        <w:t xml:space="preserve"> Interoffice Memorandum</w:t>
      </w:r>
    </w:p>
    <w:p w14:paraId="2315CD20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166AF8EE" w14:textId="4263B925" w:rsidR="00A0158B" w:rsidRPr="00EA0B92" w:rsidRDefault="00A0158B" w:rsidP="0035118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4E04D9">
        <w:rPr>
          <w:rFonts w:cs="Times New Roman"/>
        </w:rPr>
        <w:t>Richard Nemer</w:t>
      </w:r>
      <w:r w:rsidR="00867B04">
        <w:rPr>
          <w:rFonts w:cs="Times New Roman"/>
        </w:rPr>
        <w:t>, Attorney</w:t>
      </w:r>
    </w:p>
    <w:p w14:paraId="20DC6DB2" w14:textId="77777777" w:rsidR="00A0158B" w:rsidRPr="00EA0B92" w:rsidRDefault="00A0158B" w:rsidP="00351185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43691816" w14:textId="77777777" w:rsidR="00E1048B" w:rsidRDefault="00E1048B" w:rsidP="00043AD3">
      <w:pPr>
        <w:spacing w:after="0"/>
        <w:rPr>
          <w:b/>
        </w:rPr>
      </w:pPr>
    </w:p>
    <w:p w14:paraId="31CDD657" w14:textId="1891BF6B" w:rsidR="00043AD3" w:rsidRPr="00F82F6E" w:rsidRDefault="00043AD3" w:rsidP="00867B04">
      <w:pPr>
        <w:contextualSpacing/>
      </w:pPr>
      <w:r w:rsidRPr="00F82F6E">
        <w:rPr>
          <w:b/>
        </w:rPr>
        <w:t>From:</w:t>
      </w:r>
      <w:r>
        <w:tab/>
      </w:r>
      <w:r>
        <w:tab/>
      </w:r>
      <w:r w:rsidR="00867B04">
        <w:t>Roshan Pokhrel</w:t>
      </w:r>
      <w:r w:rsidR="00867B04" w:rsidRPr="00EA0B92">
        <w:t xml:space="preserve">, </w:t>
      </w:r>
      <w:r w:rsidR="00867B04">
        <w:t>Engineering Specialist</w:t>
      </w:r>
    </w:p>
    <w:p w14:paraId="40A492FC" w14:textId="77777777" w:rsidR="00043AD3" w:rsidRDefault="00043AD3" w:rsidP="00043AD3">
      <w:pPr>
        <w:spacing w:after="0"/>
        <w:ind w:left="1440"/>
        <w:contextualSpacing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4A79D0D" w14:textId="77777777" w:rsidR="00043AD3" w:rsidRDefault="00043AD3" w:rsidP="00043AD3">
      <w:pPr>
        <w:spacing w:after="0"/>
        <w:ind w:left="1440"/>
        <w:rPr>
          <w:rFonts w:cs="Times New Roman"/>
        </w:rPr>
      </w:pPr>
    </w:p>
    <w:p w14:paraId="2D40A47C" w14:textId="016EE68A" w:rsidR="00A0158B" w:rsidRPr="00EA0B92" w:rsidRDefault="00A0158B" w:rsidP="00351185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="00895B1A" w:rsidRPr="00EA0B92">
        <w:rPr>
          <w:rFonts w:cs="Times New Roman"/>
          <w:szCs w:val="24"/>
        </w:rPr>
        <w:t xml:space="preserve">  </w:t>
      </w:r>
      <w:r w:rsidR="00895B1A" w:rsidRPr="00EA0B92">
        <w:rPr>
          <w:rFonts w:cs="Times New Roman"/>
          <w:szCs w:val="24"/>
        </w:rPr>
        <w:tab/>
      </w:r>
      <w:r w:rsidR="00D2418A">
        <w:fldChar w:fldCharType="begin"/>
      </w:r>
      <w:r w:rsidR="00D2418A">
        <w:instrText xml:space="preserve"> DATE \@ "MMMM d, yyyy" </w:instrText>
      </w:r>
      <w:r w:rsidR="00D2418A">
        <w:fldChar w:fldCharType="separate"/>
      </w:r>
      <w:r w:rsidR="002A08AE">
        <w:rPr>
          <w:noProof/>
        </w:rPr>
        <w:t>June 11, 2020</w:t>
      </w:r>
      <w:r w:rsidR="00D2418A">
        <w:fldChar w:fldCharType="end"/>
      </w:r>
    </w:p>
    <w:p w14:paraId="23F2FBB2" w14:textId="77777777" w:rsidR="00A0158B" w:rsidRPr="00EA0B92" w:rsidRDefault="00A0158B" w:rsidP="0035118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34B8B29A" w14:textId="0B462790" w:rsidR="00EE68E6" w:rsidRPr="005C4452" w:rsidRDefault="00A0158B" w:rsidP="005C4452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 w:rsidR="00867B04" w:rsidRPr="00EA0B92">
        <w:rPr>
          <w:rFonts w:cs="Times New Roman"/>
          <w:b/>
        </w:rPr>
        <w:t xml:space="preserve">Docket </w:t>
      </w:r>
      <w:r w:rsidR="00867B04" w:rsidRPr="0030163B">
        <w:rPr>
          <w:rFonts w:cs="Times New Roman"/>
          <w:b/>
        </w:rPr>
        <w:t>No</w:t>
      </w:r>
      <w:r w:rsidR="00867B04" w:rsidRPr="001318EF">
        <w:rPr>
          <w:rFonts w:cs="Times New Roman"/>
          <w:b/>
        </w:rPr>
        <w:t xml:space="preserve">. </w:t>
      </w:r>
      <w:r w:rsidR="00867B04">
        <w:rPr>
          <w:rFonts w:cs="Times New Roman"/>
          <w:b/>
        </w:rPr>
        <w:t>49</w:t>
      </w:r>
      <w:r w:rsidR="004E04D9">
        <w:rPr>
          <w:rFonts w:cs="Times New Roman"/>
          <w:b/>
        </w:rPr>
        <w:t>845</w:t>
      </w:r>
      <w:r w:rsidR="00867B04" w:rsidRPr="00EA0B92">
        <w:rPr>
          <w:rFonts w:cs="Times New Roman"/>
        </w:rPr>
        <w:t xml:space="preserve">, </w:t>
      </w:r>
      <w:r w:rsidR="00867B04" w:rsidRPr="00EA0B92">
        <w:rPr>
          <w:rFonts w:cs="Times New Roman"/>
          <w:i/>
        </w:rPr>
        <w:t xml:space="preserve">Application of </w:t>
      </w:r>
      <w:r w:rsidR="004E04D9">
        <w:rPr>
          <w:rFonts w:cs="Times New Roman"/>
          <w:i/>
        </w:rPr>
        <w:t>River Acres Water Supply Corporation</w:t>
      </w:r>
      <w:r w:rsidR="00867B04" w:rsidRPr="00EA0B92">
        <w:rPr>
          <w:rFonts w:cs="Times New Roman"/>
          <w:i/>
        </w:rPr>
        <w:t xml:space="preserve"> to Amend its </w:t>
      </w:r>
      <w:r w:rsidR="004E04D9">
        <w:rPr>
          <w:rFonts w:cs="Times New Roman"/>
          <w:i/>
        </w:rPr>
        <w:t xml:space="preserve">Water </w:t>
      </w:r>
      <w:r w:rsidR="00867B04" w:rsidRPr="00EA0B92">
        <w:rPr>
          <w:rFonts w:cs="Times New Roman"/>
          <w:i/>
        </w:rPr>
        <w:t xml:space="preserve">Certificate of Convenience and Necessity in </w:t>
      </w:r>
      <w:r w:rsidR="004E04D9">
        <w:rPr>
          <w:rFonts w:cs="Times New Roman"/>
          <w:i/>
        </w:rPr>
        <w:t>Nueces</w:t>
      </w:r>
      <w:r w:rsidR="00867B04" w:rsidRPr="00EA0B92">
        <w:rPr>
          <w:rFonts w:cs="Times New Roman"/>
          <w:i/>
        </w:rPr>
        <w:t xml:space="preserve"> County </w:t>
      </w:r>
    </w:p>
    <w:p w14:paraId="4088C580" w14:textId="07843124" w:rsidR="00BC590D" w:rsidRDefault="00867B04" w:rsidP="00BC590D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4E04D9">
        <w:rPr>
          <w:rFonts w:cs="Times New Roman"/>
        </w:rPr>
        <w:t>August 12</w:t>
      </w:r>
      <w:r>
        <w:rPr>
          <w:rFonts w:cs="Times New Roman"/>
        </w:rPr>
        <w:t>, 2019</w:t>
      </w:r>
      <w:r w:rsidRPr="00EA0B92">
        <w:rPr>
          <w:rFonts w:cs="Times New Roman"/>
        </w:rPr>
        <w:t xml:space="preserve">, </w:t>
      </w:r>
      <w:r w:rsidR="004E04D9">
        <w:rPr>
          <w:rFonts w:cs="Times New Roman"/>
        </w:rPr>
        <w:t>River Acres Water Supply Corporation</w:t>
      </w:r>
      <w:r>
        <w:rPr>
          <w:rFonts w:cs="Times New Roman"/>
        </w:rPr>
        <w:t xml:space="preserve"> (</w:t>
      </w:r>
      <w:r w:rsidR="004E04D9">
        <w:rPr>
          <w:rFonts w:cs="Times New Roman"/>
        </w:rPr>
        <w:t>R</w:t>
      </w:r>
      <w:r w:rsidR="00BC590D">
        <w:rPr>
          <w:rFonts w:cs="Times New Roman"/>
        </w:rPr>
        <w:t>iver Acres</w:t>
      </w:r>
      <w:r w:rsidR="004E04D9">
        <w:rPr>
          <w:rFonts w:cs="Times New Roman"/>
        </w:rPr>
        <w:t xml:space="preserve"> or </w:t>
      </w:r>
      <w:r w:rsidR="004E1F94">
        <w:rPr>
          <w:rFonts w:cs="Times New Roman"/>
        </w:rPr>
        <w:t>Applicant</w:t>
      </w:r>
      <w:r>
        <w:rPr>
          <w:rFonts w:cs="Times New Roman"/>
        </w:rPr>
        <w:t>)</w:t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</w:t>
      </w:r>
      <w:r>
        <w:rPr>
          <w:rFonts w:cs="Times New Roman"/>
        </w:rPr>
        <w:t xml:space="preserve"> </w:t>
      </w:r>
      <w:r w:rsidRPr="00EA0B92">
        <w:rPr>
          <w:rFonts w:cs="Times New Roman"/>
          <w:bCs/>
        </w:rPr>
        <w:t xml:space="preserve">an application to amend </w:t>
      </w:r>
      <w:r w:rsidRPr="006A2ED2">
        <w:rPr>
          <w:rFonts w:cs="Times New Roman"/>
        </w:rPr>
        <w:t xml:space="preserve">its </w:t>
      </w:r>
      <w:r w:rsidR="004E04D9">
        <w:rPr>
          <w:rFonts w:cs="Times New Roman"/>
        </w:rPr>
        <w:t>water</w:t>
      </w:r>
      <w:r>
        <w:rPr>
          <w:rFonts w:cs="Times New Roman"/>
        </w:rPr>
        <w:t xml:space="preserve"> </w:t>
      </w:r>
      <w:r w:rsidR="00BC590D"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</w:t>
      </w:r>
      <w:r w:rsidR="00BC590D">
        <w:rPr>
          <w:rFonts w:cs="Times New Roman"/>
        </w:rPr>
        <w:t>c</w:t>
      </w:r>
      <w:r>
        <w:rPr>
          <w:rFonts w:cs="Times New Roman"/>
        </w:rPr>
        <w:t xml:space="preserve">onvenience and </w:t>
      </w:r>
      <w:r w:rsidR="00BC590D">
        <w:rPr>
          <w:rFonts w:cs="Times New Roman"/>
        </w:rPr>
        <w:t>n</w:t>
      </w:r>
      <w:r w:rsidRPr="006A2ED2">
        <w:rPr>
          <w:rFonts w:cs="Times New Roman"/>
        </w:rPr>
        <w:t>ecessity (CCN)</w:t>
      </w:r>
      <w:r>
        <w:rPr>
          <w:rFonts w:cs="Times New Roman"/>
        </w:rPr>
        <w:t xml:space="preserve"> No. </w:t>
      </w:r>
      <w:r w:rsidR="004E04D9">
        <w:rPr>
          <w:rFonts w:cs="Times New Roman"/>
        </w:rPr>
        <w:t>11084</w:t>
      </w:r>
      <w:r w:rsidRPr="00EA0B92">
        <w:rPr>
          <w:rFonts w:cs="Times New Roman"/>
        </w:rPr>
        <w:t xml:space="preserve"> in </w:t>
      </w:r>
      <w:r w:rsidR="004E04D9">
        <w:rPr>
          <w:rFonts w:cs="Times New Roman"/>
        </w:rPr>
        <w:t>Nueces</w:t>
      </w:r>
      <w:r w:rsidRPr="00EA0B92">
        <w:rPr>
          <w:rFonts w:cs="Times New Roman"/>
        </w:rPr>
        <w:t xml:space="preserve"> County, </w:t>
      </w:r>
      <w:r w:rsidR="00D2418A">
        <w:rPr>
          <w:rFonts w:cs="Times New Roman"/>
        </w:rPr>
        <w:t xml:space="preserve">Texas, </w:t>
      </w:r>
      <w:r>
        <w:rPr>
          <w:rFonts w:cs="Times New Roman"/>
        </w:rPr>
        <w:t>unde</w:t>
      </w:r>
      <w:bookmarkStart w:id="0" w:name="_GoBack"/>
      <w:bookmarkEnd w:id="0"/>
      <w:r>
        <w:rPr>
          <w:rFonts w:cs="Times New Roman"/>
        </w:rPr>
        <w:t>r</w:t>
      </w:r>
      <w:r w:rsidRPr="00EA0B92">
        <w:rPr>
          <w:rFonts w:cs="Times New Roman"/>
        </w:rPr>
        <w:t xml:space="preserve"> Texas Water Code </w:t>
      </w:r>
      <w:r>
        <w:rPr>
          <w:rFonts w:cs="Times New Roman"/>
        </w:rPr>
        <w:t>(</w:t>
      </w:r>
      <w:r w:rsidRPr="00EA0B92">
        <w:rPr>
          <w:rFonts w:cs="Times New Roman"/>
        </w:rPr>
        <w:t>TWC) §§ 13.242 to 13.250</w:t>
      </w:r>
      <w:r>
        <w:rPr>
          <w:rFonts w:cs="Times New Roman"/>
        </w:rPr>
        <w:t xml:space="preserve"> </w:t>
      </w:r>
      <w:r w:rsidRPr="00EA0B92">
        <w:rPr>
          <w:rFonts w:cs="Times New Roman"/>
        </w:rPr>
        <w:t>and 16 Tex</w:t>
      </w:r>
      <w:r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 xml:space="preserve">Administrative Code (TAC) </w:t>
      </w:r>
      <w:r w:rsidRPr="000E28F2">
        <w:rPr>
          <w:rFonts w:cs="Times New Roman"/>
        </w:rPr>
        <w:t>§§ 24.225 to 24.237.</w:t>
      </w:r>
      <w:r w:rsidR="00D2418A">
        <w:rPr>
          <w:rFonts w:cs="Times New Roman"/>
        </w:rPr>
        <w:t xml:space="preserve"> </w:t>
      </w:r>
      <w:r w:rsidR="00BC590D">
        <w:rPr>
          <w:rFonts w:cs="Times New Roman"/>
        </w:rPr>
        <w:t xml:space="preserve">On May 13, 2020, the Applicant filed a supplement to its application. </w:t>
      </w:r>
      <w:r w:rsidR="00BC590D" w:rsidRPr="003C1B4A">
        <w:rPr>
          <w:rFonts w:eastAsia="Calibri"/>
        </w:rPr>
        <w:t>The total requested water service area</w:t>
      </w:r>
      <w:r w:rsidR="00BC590D">
        <w:rPr>
          <w:rFonts w:eastAsia="Calibri"/>
        </w:rPr>
        <w:t>, comprised of two distinct bounded areas,</w:t>
      </w:r>
      <w:r w:rsidR="00BC590D" w:rsidRPr="00BC590D">
        <w:rPr>
          <w:rFonts w:cs="Times New Roman"/>
        </w:rPr>
        <w:t xml:space="preserve"> </w:t>
      </w:r>
      <w:r w:rsidR="00BC590D">
        <w:rPr>
          <w:rFonts w:cs="Times New Roman"/>
        </w:rPr>
        <w:t>is approximately</w:t>
      </w:r>
      <w:r w:rsidR="00BC590D" w:rsidRPr="00BC590D">
        <w:rPr>
          <w:rFonts w:cs="Times New Roman"/>
        </w:rPr>
        <w:t xml:space="preserve"> </w:t>
      </w:r>
      <w:r w:rsidR="002A08AE">
        <w:rPr>
          <w:rFonts w:cs="Times New Roman"/>
        </w:rPr>
        <w:t>816</w:t>
      </w:r>
      <w:r w:rsidR="00BC590D" w:rsidRPr="00BC590D">
        <w:rPr>
          <w:rFonts w:cs="Times New Roman"/>
        </w:rPr>
        <w:t xml:space="preserve"> acres and inclu</w:t>
      </w:r>
      <w:r w:rsidR="00BC590D">
        <w:rPr>
          <w:rFonts w:cs="Times New Roman"/>
        </w:rPr>
        <w:t>des</w:t>
      </w:r>
      <w:r w:rsidR="00BC590D" w:rsidRPr="00BC590D">
        <w:rPr>
          <w:rFonts w:cs="Times New Roman"/>
        </w:rPr>
        <w:t xml:space="preserve"> one current customer</w:t>
      </w:r>
      <w:r w:rsidR="00BC590D">
        <w:rPr>
          <w:rFonts w:cs="Times New Roman"/>
        </w:rPr>
        <w:t xml:space="preserve"> that River Acres is presently serving</w:t>
      </w:r>
      <w:r w:rsidR="00BC590D" w:rsidRPr="00BC590D">
        <w:rPr>
          <w:rFonts w:cs="Times New Roman"/>
        </w:rPr>
        <w:t xml:space="preserve">. </w:t>
      </w:r>
    </w:p>
    <w:p w14:paraId="0E653E24" w14:textId="2E9BABC3" w:rsidR="00053749" w:rsidRDefault="00053749" w:rsidP="00C07F20">
      <w:pPr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Staff </w:t>
      </w:r>
      <w:r w:rsidR="007F4675">
        <w:rPr>
          <w:rFonts w:cs="Times New Roman"/>
          <w:bCs/>
          <w:szCs w:val="24"/>
        </w:rPr>
        <w:t xml:space="preserve">has </w:t>
      </w:r>
      <w:r w:rsidRPr="00E11BAD">
        <w:rPr>
          <w:rFonts w:cs="Times New Roman"/>
          <w:bCs/>
          <w:szCs w:val="24"/>
        </w:rPr>
        <w:t>review</w:t>
      </w:r>
      <w:r w:rsidR="007F4675"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 </w:t>
      </w:r>
      <w:r w:rsidR="00F0245E">
        <w:rPr>
          <w:rFonts w:cs="Times New Roman"/>
          <w:bCs/>
          <w:szCs w:val="24"/>
        </w:rPr>
        <w:t xml:space="preserve">application and </w:t>
      </w:r>
      <w:r w:rsidR="00D2418A">
        <w:rPr>
          <w:rFonts w:cs="Times New Roman"/>
          <w:bCs/>
          <w:szCs w:val="24"/>
        </w:rPr>
        <w:t>supplemental</w:t>
      </w:r>
      <w:r w:rsidR="00D2418A" w:rsidRPr="00E11BAD">
        <w:rPr>
          <w:rFonts w:cs="Times New Roman"/>
          <w:bCs/>
          <w:szCs w:val="24"/>
        </w:rPr>
        <w:t xml:space="preserve"> </w:t>
      </w:r>
      <w:r w:rsidR="00D57867" w:rsidRPr="00E11BAD">
        <w:rPr>
          <w:rFonts w:cs="Times New Roman"/>
          <w:bCs/>
          <w:szCs w:val="24"/>
        </w:rPr>
        <w:t>information</w:t>
      </w:r>
      <w:r w:rsidR="007F4675">
        <w:rPr>
          <w:rFonts w:cs="Times New Roman"/>
          <w:bCs/>
          <w:szCs w:val="24"/>
        </w:rPr>
        <w:t xml:space="preserve"> filed by </w:t>
      </w:r>
      <w:r w:rsidR="004E1F94">
        <w:rPr>
          <w:rFonts w:cs="Times New Roman"/>
          <w:bCs/>
          <w:szCs w:val="24"/>
        </w:rPr>
        <w:t>A</w:t>
      </w:r>
      <w:r w:rsidR="004E1F94" w:rsidRPr="00E11BAD">
        <w:rPr>
          <w:rFonts w:cs="Times New Roman"/>
          <w:bCs/>
          <w:szCs w:val="24"/>
        </w:rPr>
        <w:t>pplicant and</w:t>
      </w:r>
      <w:r w:rsidRPr="00E11BAD">
        <w:rPr>
          <w:rFonts w:cs="Times New Roman"/>
          <w:bCs/>
          <w:szCs w:val="24"/>
        </w:rPr>
        <w:t xml:space="preserve"> recommends t</w:t>
      </w:r>
      <w:r w:rsidR="00B85431" w:rsidRPr="00E11BAD">
        <w:rPr>
          <w:rFonts w:cs="Times New Roman"/>
          <w:bCs/>
          <w:szCs w:val="24"/>
        </w:rPr>
        <w:t xml:space="preserve">hat the application be deemed </w:t>
      </w:r>
      <w:proofErr w:type="gramStart"/>
      <w:r w:rsidRPr="00E11BAD">
        <w:rPr>
          <w:rFonts w:cs="Times New Roman"/>
          <w:bCs/>
          <w:szCs w:val="24"/>
        </w:rPr>
        <w:t>sufficient</w:t>
      </w:r>
      <w:proofErr w:type="gramEnd"/>
      <w:r w:rsidRPr="00E11BAD">
        <w:rPr>
          <w:rFonts w:cs="Times New Roman"/>
          <w:bCs/>
          <w:szCs w:val="24"/>
        </w:rPr>
        <w:t xml:space="preserve"> for filing and administratively complete.  </w:t>
      </w:r>
      <w:r w:rsidR="00B85431" w:rsidRPr="00E11BAD">
        <w:rPr>
          <w:rFonts w:cs="Times New Roman"/>
          <w:bCs/>
          <w:szCs w:val="24"/>
        </w:rPr>
        <w:t>Staff further recommends</w:t>
      </w:r>
      <w:r w:rsidR="00C94E47">
        <w:rPr>
          <w:rFonts w:cs="Times New Roman"/>
          <w:bCs/>
          <w:szCs w:val="24"/>
        </w:rPr>
        <w:t xml:space="preserve"> </w:t>
      </w:r>
      <w:r w:rsidR="00BC590D">
        <w:rPr>
          <w:rFonts w:cs="Times New Roman"/>
          <w:bCs/>
          <w:szCs w:val="24"/>
        </w:rPr>
        <w:t>the following actions be required of the Applicant</w:t>
      </w:r>
      <w:r w:rsidR="00B85431" w:rsidRPr="00E11BAD">
        <w:rPr>
          <w:rFonts w:cs="Times New Roman"/>
          <w:bCs/>
          <w:szCs w:val="24"/>
        </w:rPr>
        <w:t>:</w:t>
      </w:r>
    </w:p>
    <w:p w14:paraId="5D0DB196" w14:textId="77777777" w:rsidR="00C94E47" w:rsidRPr="00E11BAD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1629E68" w14:textId="45CD3588" w:rsidR="00A60BBA" w:rsidRDefault="00A60BBA" w:rsidP="00A60BBA">
      <w:pPr>
        <w:pStyle w:val="NoSpacing"/>
        <w:numPr>
          <w:ilvl w:val="0"/>
          <w:numId w:val="10"/>
        </w:numPr>
        <w:jc w:val="both"/>
      </w:pPr>
      <w:r>
        <w:t>P</w:t>
      </w:r>
      <w:r w:rsidRPr="00EA0B92">
        <w:t>rovide notice of the application to</w:t>
      </w:r>
      <w:r w:rsidR="00BC590D">
        <w:t xml:space="preserve"> the following</w:t>
      </w:r>
      <w:r w:rsidRPr="00EA0B92">
        <w:t>:</w:t>
      </w:r>
    </w:p>
    <w:p w14:paraId="6F63F098" w14:textId="63E7127C" w:rsidR="00A60BBA" w:rsidRPr="006B50F5" w:rsidRDefault="003B0967" w:rsidP="006B50F5">
      <w:pPr>
        <w:pStyle w:val="NoSpacing"/>
        <w:numPr>
          <w:ilvl w:val="1"/>
          <w:numId w:val="10"/>
        </w:numPr>
        <w:jc w:val="both"/>
      </w:pPr>
      <w:r>
        <w:rPr>
          <w:rFonts w:cs="Times New Roman"/>
          <w:szCs w:val="24"/>
        </w:rPr>
        <w:t>C</w:t>
      </w:r>
      <w:r w:rsidR="00A60BBA"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s, including</w:t>
      </w:r>
    </w:p>
    <w:p w14:paraId="3C05EEA2" w14:textId="7B48E8D5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City of Corpus Christi (CCN No. 10554)</w:t>
      </w:r>
    </w:p>
    <w:p w14:paraId="4AA07E43" w14:textId="77777777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City of Robstown</w:t>
      </w:r>
    </w:p>
    <w:p w14:paraId="0A18C023" w14:textId="77777777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Nueces County WCID (CCN No. 10556)</w:t>
      </w:r>
    </w:p>
    <w:p w14:paraId="728FB27D" w14:textId="77777777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Nueces River Authority</w:t>
      </w:r>
    </w:p>
    <w:p w14:paraId="0DBF52F5" w14:textId="77777777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Nueces WSC (CCN No. 11948)</w:t>
      </w:r>
    </w:p>
    <w:p w14:paraId="7FDE4A0E" w14:textId="77777777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Port of Corpus Christi Authority</w:t>
      </w:r>
    </w:p>
    <w:p w14:paraId="0DCBFF1D" w14:textId="77777777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San Patricio County Drainage District</w:t>
      </w:r>
    </w:p>
    <w:p w14:paraId="6606B11B" w14:textId="77777777" w:rsidR="00F169DD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San Patricio County GCD</w:t>
      </w:r>
    </w:p>
    <w:p w14:paraId="7E7EE82A" w14:textId="467E6DD9" w:rsidR="007A6113" w:rsidRPr="00201D35" w:rsidRDefault="00F169DD" w:rsidP="002A08AE">
      <w:pPr>
        <w:pStyle w:val="NoSpacing"/>
        <w:numPr>
          <w:ilvl w:val="0"/>
          <w:numId w:val="17"/>
        </w:numPr>
        <w:ind w:left="2520"/>
        <w:jc w:val="both"/>
      </w:pPr>
      <w:r w:rsidRPr="00201D35">
        <w:t>South Texas Water Authority;</w:t>
      </w:r>
    </w:p>
    <w:p w14:paraId="76177341" w14:textId="32A31F83" w:rsidR="003B0967" w:rsidRPr="002A08AE" w:rsidRDefault="003B0967">
      <w:pPr>
        <w:pStyle w:val="NoSpacing"/>
        <w:numPr>
          <w:ilvl w:val="1"/>
          <w:numId w:val="10"/>
        </w:numPr>
        <w:jc w:val="both"/>
        <w:rPr>
          <w:rFonts w:eastAsia="Calibri"/>
        </w:rPr>
      </w:pPr>
      <w:r>
        <w:rPr>
          <w:rFonts w:cs="Times New Roman"/>
          <w:szCs w:val="24"/>
        </w:rPr>
        <w:t>The county judge of each county that is wholly or partially included in the requested areas, including</w:t>
      </w:r>
    </w:p>
    <w:p w14:paraId="4F1D5827" w14:textId="32BD0A0C" w:rsidR="00DE008B" w:rsidRPr="003A5569" w:rsidRDefault="003B0967" w:rsidP="002A08AE">
      <w:pPr>
        <w:pStyle w:val="NoSpacing"/>
        <w:numPr>
          <w:ilvl w:val="1"/>
          <w:numId w:val="19"/>
        </w:numPr>
        <w:ind w:left="2520"/>
        <w:jc w:val="both"/>
        <w:rPr>
          <w:rFonts w:eastAsia="Calibri"/>
        </w:rPr>
      </w:pPr>
      <w:r>
        <w:rPr>
          <w:rFonts w:cs="Times New Roman"/>
          <w:szCs w:val="24"/>
        </w:rPr>
        <w:t>t</w:t>
      </w:r>
      <w:r w:rsidR="00A60BBA" w:rsidRPr="003A5569">
        <w:rPr>
          <w:rFonts w:cs="Times New Roman"/>
          <w:szCs w:val="24"/>
        </w:rPr>
        <w:t xml:space="preserve">he </w:t>
      </w:r>
      <w:r w:rsidR="00F169DD">
        <w:t>Nueces</w:t>
      </w:r>
      <w:r w:rsidR="00DE008B">
        <w:t xml:space="preserve"> County Judge</w:t>
      </w:r>
      <w:r w:rsidR="00EC72EB">
        <w:t>;</w:t>
      </w:r>
    </w:p>
    <w:p w14:paraId="0F96724D" w14:textId="5AC7753D" w:rsidR="00A60BBA" w:rsidRPr="00B34A5B" w:rsidRDefault="00DC1A6B" w:rsidP="006B50F5">
      <w:pPr>
        <w:pStyle w:val="NoSpacing"/>
        <w:numPr>
          <w:ilvl w:val="1"/>
          <w:numId w:val="10"/>
        </w:numPr>
        <w:jc w:val="both"/>
      </w:pPr>
      <w:r>
        <w:rPr>
          <w:rFonts w:cs="Times New Roman"/>
          <w:szCs w:val="24"/>
        </w:rPr>
        <w:t>E</w:t>
      </w:r>
      <w:r w:rsidR="00A60BBA" w:rsidRPr="00B34A5B">
        <w:rPr>
          <w:rFonts w:cs="Times New Roman"/>
          <w:szCs w:val="24"/>
        </w:rPr>
        <w:t>ach groundwater conservation district that is wholly or partially included in the requested area</w:t>
      </w:r>
      <w:r w:rsidR="003B0967">
        <w:rPr>
          <w:rFonts w:cs="Times New Roman"/>
          <w:szCs w:val="24"/>
        </w:rPr>
        <w:t>s,</w:t>
      </w:r>
      <w:r w:rsidR="00F169DD">
        <w:rPr>
          <w:rFonts w:cs="Times New Roman"/>
          <w:szCs w:val="24"/>
        </w:rPr>
        <w:t xml:space="preserve"> if any</w:t>
      </w:r>
      <w:r w:rsidR="00A60BBA" w:rsidRPr="00B34A5B">
        <w:rPr>
          <w:rFonts w:cs="Times New Roman"/>
          <w:szCs w:val="24"/>
        </w:rPr>
        <w:t xml:space="preserve">; </w:t>
      </w:r>
    </w:p>
    <w:p w14:paraId="19ABB277" w14:textId="754D4710" w:rsidR="00B22621" w:rsidRPr="00B22621" w:rsidRDefault="00DC1A6B" w:rsidP="006B50F5">
      <w:pPr>
        <w:pStyle w:val="NoSpacing"/>
        <w:numPr>
          <w:ilvl w:val="1"/>
          <w:numId w:val="10"/>
        </w:numPr>
        <w:jc w:val="both"/>
        <w:rPr>
          <w:rFonts w:eastAsia="Calibri"/>
        </w:rPr>
      </w:pPr>
      <w:r>
        <w:rPr>
          <w:rFonts w:cs="Times New Roman"/>
          <w:szCs w:val="24"/>
        </w:rPr>
        <w:t>L</w:t>
      </w:r>
      <w:r w:rsidR="00A60BBA" w:rsidRPr="00EA11D7">
        <w:rPr>
          <w:rFonts w:cs="Times New Roman"/>
          <w:szCs w:val="24"/>
        </w:rPr>
        <w:t>andowners</w:t>
      </w:r>
      <w:r w:rsidR="00A60BBA">
        <w:rPr>
          <w:rFonts w:cs="Times New Roman"/>
          <w:szCs w:val="24"/>
        </w:rPr>
        <w:t xml:space="preserve"> who own a tract of land that is</w:t>
      </w:r>
      <w:r w:rsidR="00A60BBA" w:rsidRPr="00EA11D7">
        <w:rPr>
          <w:rFonts w:cs="Times New Roman"/>
          <w:szCs w:val="24"/>
        </w:rPr>
        <w:t xml:space="preserve"> </w:t>
      </w:r>
      <w:r w:rsidR="00A60BBA">
        <w:rPr>
          <w:rFonts w:cs="Times New Roman"/>
          <w:szCs w:val="24"/>
        </w:rPr>
        <w:t xml:space="preserve">at least </w:t>
      </w:r>
      <w:r w:rsidR="00A60BBA" w:rsidRPr="00EA11D7">
        <w:rPr>
          <w:rFonts w:cs="Times New Roman"/>
          <w:szCs w:val="24"/>
        </w:rPr>
        <w:t xml:space="preserve">25 acres </w:t>
      </w:r>
      <w:r w:rsidR="00A60BBA">
        <w:rPr>
          <w:rFonts w:cs="Times New Roman"/>
          <w:szCs w:val="24"/>
        </w:rPr>
        <w:t xml:space="preserve">and is wholly or partly located </w:t>
      </w:r>
      <w:r w:rsidR="00A60BBA" w:rsidRPr="00EA11D7">
        <w:rPr>
          <w:rFonts w:cs="Times New Roman"/>
          <w:szCs w:val="24"/>
        </w:rPr>
        <w:t xml:space="preserve">in the </w:t>
      </w:r>
      <w:r w:rsidR="00A60BBA">
        <w:rPr>
          <w:rFonts w:cs="Times New Roman"/>
          <w:szCs w:val="24"/>
        </w:rPr>
        <w:t>requested area</w:t>
      </w:r>
      <w:r w:rsidR="003B0967">
        <w:rPr>
          <w:rFonts w:cs="Times New Roman"/>
          <w:szCs w:val="24"/>
        </w:rPr>
        <w:t>s</w:t>
      </w:r>
      <w:r w:rsidR="00A60BBA">
        <w:rPr>
          <w:rFonts w:cs="Times New Roman"/>
          <w:szCs w:val="24"/>
        </w:rPr>
        <w:t xml:space="preserve"> </w:t>
      </w:r>
      <w:r w:rsidR="003B0967">
        <w:rPr>
          <w:rFonts w:cs="Times New Roman"/>
          <w:szCs w:val="24"/>
        </w:rPr>
        <w:t>where the CCN will be amended</w:t>
      </w:r>
      <w:r w:rsidR="00A60BBA" w:rsidRPr="00EA11D7">
        <w:rPr>
          <w:rFonts w:cs="Times New Roman"/>
          <w:szCs w:val="24"/>
        </w:rPr>
        <w:t xml:space="preserve">.  The landowner information may be obtained from the county appraisal district tax rolls for the county or counties in which the </w:t>
      </w:r>
      <w:r w:rsidR="00A60BBA">
        <w:rPr>
          <w:rFonts w:cs="Times New Roman"/>
          <w:szCs w:val="24"/>
        </w:rPr>
        <w:t>requested area</w:t>
      </w:r>
      <w:r w:rsidR="003B0967">
        <w:rPr>
          <w:rFonts w:cs="Times New Roman"/>
          <w:szCs w:val="24"/>
        </w:rPr>
        <w:t>s</w:t>
      </w:r>
      <w:r w:rsidR="00A60BBA">
        <w:rPr>
          <w:rFonts w:cs="Times New Roman"/>
          <w:szCs w:val="24"/>
        </w:rPr>
        <w:t xml:space="preserve"> </w:t>
      </w:r>
      <w:r w:rsidR="003B0967">
        <w:rPr>
          <w:rFonts w:cs="Times New Roman"/>
          <w:szCs w:val="24"/>
        </w:rPr>
        <w:t>are</w:t>
      </w:r>
      <w:r w:rsidR="00A60BBA">
        <w:rPr>
          <w:rFonts w:cs="Times New Roman"/>
          <w:szCs w:val="24"/>
        </w:rPr>
        <w:t xml:space="preserve"> located</w:t>
      </w:r>
      <w:r w:rsidR="00A60BBA" w:rsidRPr="00EA11D7">
        <w:rPr>
          <w:rFonts w:cs="Times New Roman"/>
          <w:szCs w:val="24"/>
        </w:rPr>
        <w:t xml:space="preserve">; </w:t>
      </w:r>
      <w:r w:rsidR="00394A07">
        <w:rPr>
          <w:rFonts w:cs="Times New Roman"/>
          <w:szCs w:val="24"/>
        </w:rPr>
        <w:t>and</w:t>
      </w:r>
    </w:p>
    <w:p w14:paraId="6AEA4570" w14:textId="2B74E08F" w:rsidR="00A60BBA" w:rsidRPr="006B50F5" w:rsidRDefault="00DC1A6B" w:rsidP="006B50F5">
      <w:pPr>
        <w:pStyle w:val="NoSpacing"/>
        <w:numPr>
          <w:ilvl w:val="1"/>
          <w:numId w:val="10"/>
        </w:numPr>
        <w:jc w:val="both"/>
        <w:rPr>
          <w:rFonts w:eastAsia="Calibri"/>
        </w:rPr>
      </w:pPr>
      <w:r>
        <w:rPr>
          <w:rFonts w:cs="Times New Roman"/>
          <w:szCs w:val="24"/>
        </w:rPr>
        <w:lastRenderedPageBreak/>
        <w:t>A</w:t>
      </w:r>
      <w:r w:rsidR="00B22621">
        <w:rPr>
          <w:rFonts w:cs="Times New Roman"/>
          <w:szCs w:val="24"/>
        </w:rPr>
        <w:t>ny affected customers, and other affected parties in the requested area</w:t>
      </w:r>
      <w:r w:rsidR="003B0967">
        <w:rPr>
          <w:rFonts w:cs="Times New Roman"/>
          <w:szCs w:val="24"/>
        </w:rPr>
        <w:t>s</w:t>
      </w:r>
      <w:r w:rsidR="00394A07">
        <w:rPr>
          <w:rFonts w:cs="Times New Roman"/>
          <w:szCs w:val="24"/>
        </w:rPr>
        <w:t>.</w:t>
      </w:r>
    </w:p>
    <w:p w14:paraId="3506C2E2" w14:textId="77777777" w:rsidR="00394A07" w:rsidRPr="00B22621" w:rsidRDefault="00394A07" w:rsidP="006B50F5">
      <w:pPr>
        <w:pStyle w:val="NoSpacing"/>
        <w:ind w:left="1260"/>
        <w:jc w:val="both"/>
        <w:rPr>
          <w:rFonts w:eastAsia="Calibri"/>
        </w:rPr>
      </w:pPr>
    </w:p>
    <w:p w14:paraId="3876BB18" w14:textId="2DDBCC9B" w:rsidR="00A60BBA" w:rsidRPr="006F1985" w:rsidRDefault="00DC1A6B" w:rsidP="006B50F5">
      <w:pPr>
        <w:pStyle w:val="NoSpacing"/>
        <w:numPr>
          <w:ilvl w:val="0"/>
          <w:numId w:val="10"/>
        </w:numPr>
        <w:jc w:val="both"/>
        <w:rPr>
          <w:rFonts w:eastAsia="Calibri"/>
        </w:rPr>
      </w:pPr>
      <w:r>
        <w:rPr>
          <w:rFonts w:cs="Times New Roman"/>
          <w:szCs w:val="24"/>
        </w:rPr>
        <w:t>P</w:t>
      </w:r>
      <w:r w:rsidR="00A60BBA" w:rsidRPr="00B34A5B">
        <w:rPr>
          <w:rFonts w:cs="Times New Roman"/>
          <w:szCs w:val="24"/>
        </w:rPr>
        <w:t xml:space="preserve">ublish notice once each week for two (2) consecutive weeks in a newspaper of general circulation in </w:t>
      </w:r>
      <w:r w:rsidR="003B0967">
        <w:rPr>
          <w:rFonts w:cs="Times New Roman"/>
          <w:szCs w:val="24"/>
        </w:rPr>
        <w:t xml:space="preserve">Nueces </w:t>
      </w:r>
      <w:r w:rsidR="00A60BBA" w:rsidRPr="004E1F94">
        <w:rPr>
          <w:rFonts w:cs="Times New Roman"/>
          <w:szCs w:val="24"/>
        </w:rPr>
        <w:t>County.</w:t>
      </w:r>
      <w:r w:rsidR="00771CFD">
        <w:rPr>
          <w:rFonts w:cs="Times New Roman"/>
          <w:szCs w:val="24"/>
        </w:rPr>
        <w:t xml:space="preserve">  Proof in the form of a publisher’s affidavit must be filed within 30 days of the publication date.  </w:t>
      </w:r>
    </w:p>
    <w:p w14:paraId="053A5B6A" w14:textId="77777777" w:rsidR="00771CFD" w:rsidRPr="006F1985" w:rsidRDefault="00771CFD" w:rsidP="006F1985">
      <w:pPr>
        <w:pStyle w:val="NoSpacing"/>
        <w:ind w:left="720"/>
        <w:jc w:val="both"/>
        <w:rPr>
          <w:rFonts w:eastAsia="Calibri"/>
        </w:rPr>
      </w:pPr>
    </w:p>
    <w:p w14:paraId="59F0E64F" w14:textId="77777777" w:rsidR="00771CFD" w:rsidRDefault="00771CFD" w:rsidP="00771CF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forms.</w:t>
      </w:r>
    </w:p>
    <w:p w14:paraId="09C042E3" w14:textId="77777777" w:rsidR="00771CFD" w:rsidRDefault="00771CFD" w:rsidP="00771CF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C31B28A" w14:textId="644513AC" w:rsidR="00B22621" w:rsidRPr="007F4675" w:rsidRDefault="00B22621" w:rsidP="00C94E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t xml:space="preserve">Provide an accurate map delineating </w:t>
      </w:r>
      <w:r w:rsidR="00EE0C33">
        <w:t>each</w:t>
      </w:r>
      <w:r>
        <w:t xml:space="preserve"> requested area with each individual notice to</w:t>
      </w:r>
      <w:r w:rsidRPr="00EA11D7">
        <w:t xml:space="preserve"> neighboring utilities, other affected parties</w:t>
      </w:r>
      <w:r>
        <w:t xml:space="preserve">, </w:t>
      </w:r>
      <w:r w:rsidRPr="00EA11D7">
        <w:t>landowner</w:t>
      </w:r>
      <w:r>
        <w:t>s and customers</w:t>
      </w:r>
      <w:r w:rsidRPr="00EA11D7">
        <w:t xml:space="preserve">.  </w:t>
      </w:r>
      <w:r w:rsidRPr="00B22621">
        <w:rPr>
          <w:rFonts w:eastAsia="Calibri"/>
        </w:rPr>
        <w:t>Information related to districts including addresses can be obtained by the Applicant from the T</w:t>
      </w:r>
      <w:r w:rsidR="00ED3750">
        <w:rPr>
          <w:rFonts w:eastAsia="Calibri"/>
        </w:rPr>
        <w:t xml:space="preserve">exas </w:t>
      </w:r>
      <w:r w:rsidRPr="00B22621">
        <w:rPr>
          <w:rFonts w:eastAsia="Calibri"/>
        </w:rPr>
        <w:t>C</w:t>
      </w:r>
      <w:r w:rsidR="00ED3750">
        <w:rPr>
          <w:rFonts w:eastAsia="Calibri"/>
        </w:rPr>
        <w:t xml:space="preserve">ommission on </w:t>
      </w:r>
      <w:r w:rsidRPr="00B22621">
        <w:rPr>
          <w:rFonts w:eastAsia="Calibri"/>
        </w:rPr>
        <w:t>E</w:t>
      </w:r>
      <w:r w:rsidR="00ED3750">
        <w:rPr>
          <w:rFonts w:eastAsia="Calibri"/>
        </w:rPr>
        <w:t xml:space="preserve">nvironmental </w:t>
      </w:r>
      <w:r w:rsidRPr="00B22621">
        <w:rPr>
          <w:rFonts w:eastAsia="Calibri"/>
        </w:rPr>
        <w:t>Q</w:t>
      </w:r>
      <w:r w:rsidR="00ED3750">
        <w:rPr>
          <w:rFonts w:eastAsia="Calibri"/>
        </w:rPr>
        <w:t>uality</w:t>
      </w:r>
      <w:r w:rsidRPr="00B22621">
        <w:rPr>
          <w:rFonts w:eastAsia="Calibri"/>
        </w:rPr>
        <w:t xml:space="preserve">’s web site located at </w:t>
      </w:r>
      <w:hyperlink r:id="rId7" w:history="1">
        <w:r w:rsidRPr="00B22621">
          <w:rPr>
            <w:rStyle w:val="Hyperlink"/>
            <w:rFonts w:eastAsia="Calibri" w:cs="Times New Roman"/>
            <w:b/>
            <w:i/>
            <w:szCs w:val="24"/>
          </w:rPr>
          <w:t>http://www14.tceq.texas.gov/iwud/</w:t>
        </w:r>
      </w:hyperlink>
    </w:p>
    <w:p w14:paraId="099B101C" w14:textId="77777777" w:rsidR="007F4675" w:rsidRPr="007F4675" w:rsidRDefault="007F4675" w:rsidP="007F4675">
      <w:p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</w:p>
    <w:p w14:paraId="4E89FBF9" w14:textId="766A8361" w:rsidR="005C4452" w:rsidRDefault="003C763D" w:rsidP="00867B04">
      <w:pPr>
        <w:pStyle w:val="NoSpacing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r>
        <w:rPr>
          <w:rFonts w:eastAsia="Calibri"/>
        </w:rPr>
        <w:t>F</w:t>
      </w:r>
      <w:r w:rsidR="00B22621" w:rsidRPr="00834C72">
        <w:rPr>
          <w:rFonts w:eastAsia="Calibri"/>
        </w:rPr>
        <w:t>ile in the docket a</w:t>
      </w:r>
      <w:r w:rsidR="00B22621">
        <w:rPr>
          <w:rFonts w:eastAsia="Calibri"/>
        </w:rPr>
        <w:t xml:space="preserve"> map</w:t>
      </w:r>
      <w:r w:rsidR="00EE0C33">
        <w:rPr>
          <w:rFonts w:eastAsia="Calibri"/>
        </w:rPr>
        <w:t xml:space="preserve"> for each requested area</w:t>
      </w:r>
      <w:r w:rsidR="00B22621">
        <w:rPr>
          <w:rFonts w:eastAsia="Calibri"/>
        </w:rPr>
        <w:t xml:space="preserve"> and </w:t>
      </w:r>
      <w:r w:rsidR="00EE0C33">
        <w:rPr>
          <w:rFonts w:eastAsia="Calibri"/>
        </w:rPr>
        <w:t xml:space="preserve">a </w:t>
      </w:r>
      <w:r w:rsidR="00B22621">
        <w:rPr>
          <w:rFonts w:eastAsia="Calibri"/>
        </w:rPr>
        <w:t>copy of notice along with a</w:t>
      </w:r>
      <w:r w:rsidR="00B22621" w:rsidRPr="00834C72">
        <w:rPr>
          <w:rFonts w:eastAsia="Calibri"/>
        </w:rPr>
        <w:t xml:space="preserve">n affidavit specifying every person and entity to whom notice was provided, the date that the notice was provided, and </w:t>
      </w:r>
      <w:r w:rsidR="00B22621">
        <w:rPr>
          <w:rFonts w:eastAsia="Calibri"/>
        </w:rPr>
        <w:t>the publisher’s affidavit for proof of newspaper publication</w:t>
      </w:r>
      <w:r w:rsidR="00B22621" w:rsidRPr="00834C72">
        <w:rPr>
          <w:rFonts w:eastAsia="Calibri"/>
        </w:rPr>
        <w:t xml:space="preserve">.  </w:t>
      </w:r>
    </w:p>
    <w:p w14:paraId="62C85916" w14:textId="77777777" w:rsidR="005C4452" w:rsidRPr="005C4452" w:rsidRDefault="005C4452" w:rsidP="005C4452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p w14:paraId="464EF3BF" w14:textId="24303781" w:rsidR="009523DF" w:rsidRPr="00C94E47" w:rsidRDefault="009523DF" w:rsidP="009523DF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Please note, Staff may determine that additional information is needed to make a final recommendation in this docket. If additional information is needed Staff may send requests for information (RFI) to the Applicant</w:t>
      </w:r>
      <w:r w:rsidR="008F2912">
        <w:rPr>
          <w:rFonts w:cs="Times New Roman"/>
          <w:szCs w:val="24"/>
        </w:rPr>
        <w:t>. The Applicant will have 20</w:t>
      </w:r>
      <w:r>
        <w:rPr>
          <w:rFonts w:cs="Times New Roman"/>
          <w:szCs w:val="24"/>
        </w:rPr>
        <w:t xml:space="preserve"> days from the receipt of the RFI to respond unless additional time is requested by the Applicant.</w:t>
      </w:r>
    </w:p>
    <w:p w14:paraId="5DE9CC96" w14:textId="77777777" w:rsidR="00ED350B" w:rsidRPr="00C94E47" w:rsidRDefault="00ED350B" w:rsidP="00ED350B">
      <w:pPr>
        <w:pStyle w:val="NoSpacing"/>
        <w:jc w:val="both"/>
        <w:rPr>
          <w:rFonts w:cs="Times New Roman"/>
          <w:bCs/>
          <w:szCs w:val="24"/>
        </w:rPr>
      </w:pPr>
    </w:p>
    <w:p w14:paraId="6D5A8D67" w14:textId="77777777" w:rsidR="00ED350B" w:rsidRPr="00B22621" w:rsidRDefault="00ED350B" w:rsidP="00ED350B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sectPr w:rsidR="00ED350B" w:rsidRPr="00B22621" w:rsidSect="00E1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735F1" w14:textId="77777777" w:rsidR="00062CCE" w:rsidRDefault="00062CCE" w:rsidP="00FC19F6">
      <w:pPr>
        <w:spacing w:after="0" w:line="240" w:lineRule="auto"/>
      </w:pPr>
      <w:r>
        <w:separator/>
      </w:r>
    </w:p>
  </w:endnote>
  <w:endnote w:type="continuationSeparator" w:id="0">
    <w:p w14:paraId="3B130F3D" w14:textId="77777777" w:rsidR="00062CCE" w:rsidRDefault="00062CCE" w:rsidP="00FC1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6395E" w14:textId="77777777" w:rsidR="00FC19F6" w:rsidRDefault="00FC1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FB9C" w14:textId="77777777" w:rsidR="00FC19F6" w:rsidRDefault="00FC1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18122" w14:textId="77777777" w:rsidR="00FC19F6" w:rsidRDefault="00FC1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8B44D" w14:textId="77777777" w:rsidR="00062CCE" w:rsidRDefault="00062CCE" w:rsidP="00FC19F6">
      <w:pPr>
        <w:spacing w:after="0" w:line="240" w:lineRule="auto"/>
      </w:pPr>
      <w:r>
        <w:separator/>
      </w:r>
    </w:p>
  </w:footnote>
  <w:footnote w:type="continuationSeparator" w:id="0">
    <w:p w14:paraId="4A3861FC" w14:textId="77777777" w:rsidR="00062CCE" w:rsidRDefault="00062CCE" w:rsidP="00FC1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D9E51" w14:textId="77777777" w:rsidR="00FC19F6" w:rsidRDefault="00FC19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6F230" w14:textId="77777777" w:rsidR="00FC19F6" w:rsidRDefault="00FC1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5D98E" w14:textId="77777777" w:rsidR="00FC19F6" w:rsidRDefault="00FC1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E92EB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AD6199"/>
    <w:multiLevelType w:val="hybridMultilevel"/>
    <w:tmpl w:val="D3087502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840" w:hanging="360"/>
      </w:pPr>
      <w:rPr>
        <w:rFonts w:ascii="Wingdings" w:hAnsi="Wingdings" w:hint="default"/>
      </w:rPr>
    </w:lvl>
  </w:abstractNum>
  <w:abstractNum w:abstractNumId="3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A5E67"/>
    <w:multiLevelType w:val="hybridMultilevel"/>
    <w:tmpl w:val="BAD8A002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98D55EE"/>
    <w:multiLevelType w:val="hybridMultilevel"/>
    <w:tmpl w:val="E222B1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5"/>
  </w:num>
  <w:num w:numId="5">
    <w:abstractNumId w:val="10"/>
  </w:num>
  <w:num w:numId="6">
    <w:abstractNumId w:val="12"/>
  </w:num>
  <w:num w:numId="7">
    <w:abstractNumId w:val="3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14"/>
  </w:num>
  <w:num w:numId="17">
    <w:abstractNumId w:val="2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04"/>
    <w:rsid w:val="000162AB"/>
    <w:rsid w:val="00041029"/>
    <w:rsid w:val="00043521"/>
    <w:rsid w:val="00043AD3"/>
    <w:rsid w:val="00053749"/>
    <w:rsid w:val="00062CCE"/>
    <w:rsid w:val="0007775C"/>
    <w:rsid w:val="00077F41"/>
    <w:rsid w:val="000A59F9"/>
    <w:rsid w:val="000B3424"/>
    <w:rsid w:val="000D1C84"/>
    <w:rsid w:val="000E32FF"/>
    <w:rsid w:val="00123DE2"/>
    <w:rsid w:val="00130455"/>
    <w:rsid w:val="00131BEB"/>
    <w:rsid w:val="00137F14"/>
    <w:rsid w:val="001457FB"/>
    <w:rsid w:val="00174ACC"/>
    <w:rsid w:val="001A72F3"/>
    <w:rsid w:val="001F19C3"/>
    <w:rsid w:val="00201D35"/>
    <w:rsid w:val="00250B33"/>
    <w:rsid w:val="00267070"/>
    <w:rsid w:val="002A08AE"/>
    <w:rsid w:val="002B434D"/>
    <w:rsid w:val="003227AF"/>
    <w:rsid w:val="00331F20"/>
    <w:rsid w:val="00346362"/>
    <w:rsid w:val="00351185"/>
    <w:rsid w:val="00394A07"/>
    <w:rsid w:val="003A5569"/>
    <w:rsid w:val="003A6681"/>
    <w:rsid w:val="003B0967"/>
    <w:rsid w:val="003C763D"/>
    <w:rsid w:val="003E030D"/>
    <w:rsid w:val="003E56BF"/>
    <w:rsid w:val="003F15CD"/>
    <w:rsid w:val="003F3E3E"/>
    <w:rsid w:val="003F4600"/>
    <w:rsid w:val="004170B0"/>
    <w:rsid w:val="00442A16"/>
    <w:rsid w:val="00453682"/>
    <w:rsid w:val="00455674"/>
    <w:rsid w:val="004B7B9A"/>
    <w:rsid w:val="004E04D9"/>
    <w:rsid w:val="004E1F94"/>
    <w:rsid w:val="00583A50"/>
    <w:rsid w:val="005C4452"/>
    <w:rsid w:val="00623EEC"/>
    <w:rsid w:val="0063016E"/>
    <w:rsid w:val="006514EA"/>
    <w:rsid w:val="006533FB"/>
    <w:rsid w:val="0066085D"/>
    <w:rsid w:val="00676D36"/>
    <w:rsid w:val="006B50F5"/>
    <w:rsid w:val="006E09F2"/>
    <w:rsid w:val="006F1985"/>
    <w:rsid w:val="007251A2"/>
    <w:rsid w:val="00725E48"/>
    <w:rsid w:val="00761F73"/>
    <w:rsid w:val="00771CFD"/>
    <w:rsid w:val="007917EB"/>
    <w:rsid w:val="007A6113"/>
    <w:rsid w:val="007D431D"/>
    <w:rsid w:val="007E3AF7"/>
    <w:rsid w:val="007F1764"/>
    <w:rsid w:val="007F3BB5"/>
    <w:rsid w:val="007F4675"/>
    <w:rsid w:val="007F68EB"/>
    <w:rsid w:val="007F7618"/>
    <w:rsid w:val="00847C51"/>
    <w:rsid w:val="00854ABD"/>
    <w:rsid w:val="00867B04"/>
    <w:rsid w:val="00881606"/>
    <w:rsid w:val="00886E5B"/>
    <w:rsid w:val="00895B1A"/>
    <w:rsid w:val="008B0EBB"/>
    <w:rsid w:val="008C1BE8"/>
    <w:rsid w:val="008C3C6F"/>
    <w:rsid w:val="008F2912"/>
    <w:rsid w:val="008F6949"/>
    <w:rsid w:val="00921AB9"/>
    <w:rsid w:val="0093198D"/>
    <w:rsid w:val="009523DF"/>
    <w:rsid w:val="009A06A0"/>
    <w:rsid w:val="009A3617"/>
    <w:rsid w:val="009A6376"/>
    <w:rsid w:val="009C364A"/>
    <w:rsid w:val="009D07D2"/>
    <w:rsid w:val="009D4BE4"/>
    <w:rsid w:val="009F0A70"/>
    <w:rsid w:val="00A0158B"/>
    <w:rsid w:val="00A07CA5"/>
    <w:rsid w:val="00A2684E"/>
    <w:rsid w:val="00A43499"/>
    <w:rsid w:val="00A60BBA"/>
    <w:rsid w:val="00A86D92"/>
    <w:rsid w:val="00AA471E"/>
    <w:rsid w:val="00AD683A"/>
    <w:rsid w:val="00B06C45"/>
    <w:rsid w:val="00B10B38"/>
    <w:rsid w:val="00B22621"/>
    <w:rsid w:val="00B34668"/>
    <w:rsid w:val="00B718BE"/>
    <w:rsid w:val="00B846B2"/>
    <w:rsid w:val="00B85431"/>
    <w:rsid w:val="00BC590D"/>
    <w:rsid w:val="00BD5B86"/>
    <w:rsid w:val="00BE2266"/>
    <w:rsid w:val="00C07F20"/>
    <w:rsid w:val="00C34E84"/>
    <w:rsid w:val="00C36F43"/>
    <w:rsid w:val="00C706B3"/>
    <w:rsid w:val="00C904EA"/>
    <w:rsid w:val="00C94E47"/>
    <w:rsid w:val="00CB00CD"/>
    <w:rsid w:val="00CC581A"/>
    <w:rsid w:val="00CF284A"/>
    <w:rsid w:val="00CF70D8"/>
    <w:rsid w:val="00D2418A"/>
    <w:rsid w:val="00D304E0"/>
    <w:rsid w:val="00D57867"/>
    <w:rsid w:val="00D60565"/>
    <w:rsid w:val="00DC1A6B"/>
    <w:rsid w:val="00DC3772"/>
    <w:rsid w:val="00DD148F"/>
    <w:rsid w:val="00DD2D4D"/>
    <w:rsid w:val="00DD3A7B"/>
    <w:rsid w:val="00DE008B"/>
    <w:rsid w:val="00DF5536"/>
    <w:rsid w:val="00E1048B"/>
    <w:rsid w:val="00E11BAD"/>
    <w:rsid w:val="00E4288C"/>
    <w:rsid w:val="00EA0B92"/>
    <w:rsid w:val="00EB7542"/>
    <w:rsid w:val="00EC509B"/>
    <w:rsid w:val="00EC72EB"/>
    <w:rsid w:val="00ED350B"/>
    <w:rsid w:val="00ED3750"/>
    <w:rsid w:val="00EE0C33"/>
    <w:rsid w:val="00EE68E6"/>
    <w:rsid w:val="00F00EC5"/>
    <w:rsid w:val="00F0245E"/>
    <w:rsid w:val="00F14ECC"/>
    <w:rsid w:val="00F169DD"/>
    <w:rsid w:val="00F21C02"/>
    <w:rsid w:val="00F55A5C"/>
    <w:rsid w:val="00F57085"/>
    <w:rsid w:val="00F7290A"/>
    <w:rsid w:val="00FB6FFC"/>
    <w:rsid w:val="00FC19F6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1180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9F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9F6"/>
    <w:rPr>
      <w:rFonts w:ascii="Times New Roman" w:hAnsi="Times New Roman"/>
      <w:sz w:val="24"/>
    </w:rPr>
  </w:style>
  <w:style w:type="paragraph" w:styleId="ListBullet">
    <w:name w:val="List Bullet"/>
    <w:basedOn w:val="Normal"/>
    <w:uiPriority w:val="99"/>
    <w:unhideWhenUsed/>
    <w:rsid w:val="00867B04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14.tceq.texas.gov/iwud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pokhrel\Documents\Roshan\49565\CCN%20Sufficiency%20Memo%20(blank)%20-%20Updated%20Rule%20Referenc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CCN Sufficiency Memo (blank) - Updated Rule References</Template>
  <TotalTime>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2020-06-11T23:11:00Z</dcterms:created>
  <dcterms:modified xsi:type="dcterms:W3CDTF">2020-06-11T23:11:00Z</dcterms:modified>
</cp:coreProperties>
</file>